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95" w:rsidRPr="004246DF" w:rsidRDefault="00FF5895" w:rsidP="0049427F">
      <w:pPr>
        <w:jc w:val="right"/>
      </w:pPr>
      <w:r w:rsidRPr="004246DF">
        <w:t xml:space="preserve">Приложение № </w:t>
      </w:r>
      <w:r>
        <w:t>5</w:t>
      </w:r>
      <w:bookmarkStart w:id="0" w:name="_GoBack"/>
      <w:bookmarkEnd w:id="0"/>
    </w:p>
    <w:p w:rsidR="00FF5895" w:rsidRPr="004246DF" w:rsidRDefault="00FF5895" w:rsidP="0049427F">
      <w:pPr>
        <w:pStyle w:val="a0"/>
        <w:jc w:val="right"/>
        <w:rPr>
          <w:rFonts w:ascii="Times New Roman" w:hAnsi="Times New Roman" w:cs="Times New Roman"/>
          <w:sz w:val="24"/>
          <w:szCs w:val="24"/>
        </w:rPr>
      </w:pPr>
      <w:r w:rsidRPr="004246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к договору                            </w:t>
      </w:r>
    </w:p>
    <w:p w:rsidR="00FF5895" w:rsidRPr="004246DF" w:rsidRDefault="00FF5895" w:rsidP="0049427F">
      <w:pPr>
        <w:jc w:val="right"/>
      </w:pPr>
      <w:r w:rsidRPr="004246DF">
        <w:t xml:space="preserve">                  № __________ от "_____" __________ 201</w:t>
      </w:r>
      <w:r>
        <w:t>5</w:t>
      </w:r>
      <w:r w:rsidRPr="004246DF">
        <w:t xml:space="preserve"> г.</w:t>
      </w:r>
    </w:p>
    <w:p w:rsidR="00FF5895" w:rsidRDefault="00FF5895" w:rsidP="0049427F">
      <w:pPr>
        <w:pStyle w:val="a0"/>
        <w:tabs>
          <w:tab w:val="left" w:pos="1119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F5895" w:rsidRPr="005B65D0" w:rsidRDefault="00FF5895" w:rsidP="0049427F">
      <w:pPr>
        <w:pStyle w:val="a0"/>
        <w:tabs>
          <w:tab w:val="left" w:pos="1119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5D0">
        <w:rPr>
          <w:rFonts w:ascii="Times New Roman" w:hAnsi="Times New Roman" w:cs="Times New Roman"/>
          <w:b/>
          <w:sz w:val="24"/>
          <w:szCs w:val="24"/>
        </w:rPr>
        <w:t>РАСЧЕТ СМЕТНОЙ СТОИМОСТИ РАБОТ</w:t>
      </w:r>
    </w:p>
    <w:p w:rsidR="00FF5895" w:rsidRDefault="00FF5895" w:rsidP="00E7504C">
      <w:pPr>
        <w:tabs>
          <w:tab w:val="left" w:pos="3009"/>
        </w:tabs>
        <w:jc w:val="center"/>
        <w:rPr>
          <w:b/>
          <w:bCs/>
        </w:rPr>
      </w:pPr>
      <w:bookmarkStart w:id="1" w:name="_Toc408929535"/>
      <w:r w:rsidRPr="005B65D0">
        <w:rPr>
          <w:b/>
        </w:rPr>
        <w:t xml:space="preserve">по объекту  </w:t>
      </w:r>
      <w:r>
        <w:rPr>
          <w:b/>
          <w:bCs/>
        </w:rPr>
        <w:t>«Реконструкция здания-столовой в/ч 3448 в офисное здание,</w:t>
      </w:r>
    </w:p>
    <w:p w:rsidR="00FF5895" w:rsidRDefault="00FF5895" w:rsidP="00E7504C">
      <w:pPr>
        <w:tabs>
          <w:tab w:val="left" w:pos="3009"/>
        </w:tabs>
        <w:jc w:val="center"/>
        <w:rPr>
          <w:b/>
        </w:rPr>
      </w:pPr>
      <w:r w:rsidRPr="00586E21">
        <w:t xml:space="preserve"> </w:t>
      </w:r>
      <w:r w:rsidRPr="00586E21">
        <w:rPr>
          <w:b/>
        </w:rPr>
        <w:t>расположенное  по адресу: Челябинская область,  г. Озерск, ул. Заводская, 15</w:t>
      </w:r>
      <w:r w:rsidRPr="00586E21">
        <w:rPr>
          <w:b/>
          <w:bCs/>
        </w:rPr>
        <w:t>»</w:t>
      </w:r>
    </w:p>
    <w:bookmarkEnd w:id="1"/>
    <w:p w:rsidR="00FF5895" w:rsidRPr="005B65D0" w:rsidRDefault="00FF5895" w:rsidP="0049427F">
      <w:pPr>
        <w:rPr>
          <w:lang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8"/>
        <w:gridCol w:w="2129"/>
        <w:gridCol w:w="2931"/>
        <w:gridCol w:w="1985"/>
        <w:gridCol w:w="1843"/>
        <w:gridCol w:w="1560"/>
        <w:gridCol w:w="1204"/>
        <w:gridCol w:w="1559"/>
        <w:gridCol w:w="1488"/>
      </w:tblGrid>
      <w:tr w:rsidR="00FF5895" w:rsidRPr="004246DF" w:rsidTr="00AA141E">
        <w:trPr>
          <w:trHeight w:val="838"/>
        </w:trPr>
        <w:tc>
          <w:tcPr>
            <w:tcW w:w="718" w:type="dxa"/>
            <w:vMerge w:val="restart"/>
            <w:vAlign w:val="center"/>
          </w:tcPr>
          <w:p w:rsidR="00FF5895" w:rsidRPr="004246DF" w:rsidRDefault="00FF5895" w:rsidP="00AA141E">
            <w:pPr>
              <w:ind w:firstLine="142"/>
              <w:jc w:val="center"/>
            </w:pPr>
          </w:p>
          <w:p w:rsidR="00FF5895" w:rsidRPr="004246DF" w:rsidRDefault="00FF5895" w:rsidP="00AA141E">
            <w:pPr>
              <w:ind w:firstLine="142"/>
              <w:jc w:val="center"/>
            </w:pPr>
            <w:r w:rsidRPr="004246DF">
              <w:rPr>
                <w:sz w:val="22"/>
                <w:szCs w:val="22"/>
              </w:rPr>
              <w:t>№ п/п</w:t>
            </w:r>
          </w:p>
        </w:tc>
        <w:tc>
          <w:tcPr>
            <w:tcW w:w="2129" w:type="dxa"/>
            <w:vMerge w:val="restart"/>
            <w:vAlign w:val="center"/>
          </w:tcPr>
          <w:p w:rsidR="00FF5895" w:rsidRPr="004246DF" w:rsidRDefault="00FF5895" w:rsidP="00AA141E">
            <w:pPr>
              <w:jc w:val="center"/>
            </w:pPr>
          </w:p>
          <w:p w:rsidR="00FF5895" w:rsidRPr="004246DF" w:rsidRDefault="00FF5895" w:rsidP="00AA141E">
            <w:pPr>
              <w:jc w:val="center"/>
            </w:pPr>
            <w:r>
              <w:rPr>
                <w:sz w:val="22"/>
                <w:szCs w:val="22"/>
              </w:rPr>
              <w:t>№№</w:t>
            </w:r>
            <w:r w:rsidRPr="004246DF">
              <w:rPr>
                <w:sz w:val="22"/>
                <w:szCs w:val="22"/>
              </w:rPr>
              <w:t xml:space="preserve"> локальных смет</w:t>
            </w:r>
          </w:p>
        </w:tc>
        <w:tc>
          <w:tcPr>
            <w:tcW w:w="2931" w:type="dxa"/>
            <w:vMerge w:val="restart"/>
            <w:vAlign w:val="center"/>
          </w:tcPr>
          <w:p w:rsidR="00FF5895" w:rsidRPr="004246DF" w:rsidRDefault="00FF5895" w:rsidP="00AA141E">
            <w:pPr>
              <w:jc w:val="center"/>
            </w:pPr>
          </w:p>
          <w:p w:rsidR="00FF5895" w:rsidRPr="004246DF" w:rsidRDefault="00FF5895" w:rsidP="00AA141E">
            <w:pPr>
              <w:jc w:val="center"/>
            </w:pPr>
            <w:r w:rsidRPr="004246DF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828" w:type="dxa"/>
            <w:gridSpan w:val="2"/>
          </w:tcPr>
          <w:p w:rsidR="00FF5895" w:rsidRPr="004246DF" w:rsidRDefault="00FF5895" w:rsidP="00AA141E">
            <w:pPr>
              <w:jc w:val="center"/>
            </w:pPr>
          </w:p>
          <w:p w:rsidR="00FF5895" w:rsidRPr="004246DF" w:rsidRDefault="00FF5895" w:rsidP="00AA141E">
            <w:pPr>
              <w:ind w:right="-109"/>
              <w:jc w:val="center"/>
            </w:pPr>
            <w:r w:rsidRPr="004246DF">
              <w:rPr>
                <w:sz w:val="22"/>
                <w:szCs w:val="22"/>
              </w:rPr>
              <w:t>Сметная стоимость в тыс. руб.</w:t>
            </w:r>
          </w:p>
        </w:tc>
        <w:tc>
          <w:tcPr>
            <w:tcW w:w="1560" w:type="dxa"/>
            <w:vAlign w:val="center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>Общая стоимость в базе 2000 года, в тыс. руб.</w:t>
            </w:r>
          </w:p>
        </w:tc>
        <w:tc>
          <w:tcPr>
            <w:tcW w:w="1204" w:type="dxa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>Прочие затраты</w:t>
            </w:r>
          </w:p>
        </w:tc>
        <w:tc>
          <w:tcPr>
            <w:tcW w:w="1559" w:type="dxa"/>
            <w:vAlign w:val="center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 xml:space="preserve">Индекс, сложившийся по результатам </w:t>
            </w:r>
            <w:r>
              <w:rPr>
                <w:sz w:val="18"/>
                <w:szCs w:val="18"/>
              </w:rPr>
              <w:t>процедуры закупки</w:t>
            </w:r>
          </w:p>
        </w:tc>
        <w:tc>
          <w:tcPr>
            <w:tcW w:w="1488" w:type="dxa"/>
            <w:vAlign w:val="center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>Стоимость в текущих ценах,  в тыс. руб.</w:t>
            </w:r>
          </w:p>
        </w:tc>
      </w:tr>
      <w:tr w:rsidR="00FF5895" w:rsidRPr="004246DF" w:rsidTr="00AA141E">
        <w:trPr>
          <w:trHeight w:val="369"/>
        </w:trPr>
        <w:tc>
          <w:tcPr>
            <w:tcW w:w="718" w:type="dxa"/>
            <w:vMerge/>
            <w:vAlign w:val="center"/>
          </w:tcPr>
          <w:p w:rsidR="00FF5895" w:rsidRPr="004246DF" w:rsidRDefault="00FF5895" w:rsidP="00AA141E">
            <w:pPr>
              <w:ind w:firstLine="142"/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2931" w:type="dxa"/>
            <w:vMerge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985" w:type="dxa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>Строительных работ</w:t>
            </w:r>
          </w:p>
        </w:tc>
        <w:tc>
          <w:tcPr>
            <w:tcW w:w="1843" w:type="dxa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  <w:r w:rsidRPr="004246DF"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560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204" w:type="dxa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559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488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</w:tr>
      <w:tr w:rsidR="00FF5895" w:rsidRPr="004246DF" w:rsidTr="00AA141E">
        <w:trPr>
          <w:trHeight w:val="369"/>
        </w:trPr>
        <w:tc>
          <w:tcPr>
            <w:tcW w:w="718" w:type="dxa"/>
            <w:vAlign w:val="center"/>
          </w:tcPr>
          <w:p w:rsidR="00FF5895" w:rsidRPr="004246DF" w:rsidRDefault="00FF5895" w:rsidP="00AA141E">
            <w:pPr>
              <w:ind w:firstLine="142"/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1</w:t>
            </w:r>
          </w:p>
        </w:tc>
        <w:tc>
          <w:tcPr>
            <w:tcW w:w="2129" w:type="dxa"/>
            <w:vAlign w:val="center"/>
          </w:tcPr>
          <w:p w:rsidR="00FF5895" w:rsidRPr="004246DF" w:rsidRDefault="00FF5895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204" w:type="dxa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559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488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</w:tr>
      <w:tr w:rsidR="00FF5895" w:rsidRPr="004246DF" w:rsidTr="00AA141E">
        <w:trPr>
          <w:trHeight w:val="369"/>
        </w:trPr>
        <w:tc>
          <w:tcPr>
            <w:tcW w:w="718" w:type="dxa"/>
            <w:vAlign w:val="center"/>
          </w:tcPr>
          <w:p w:rsidR="00FF5895" w:rsidRPr="004246DF" w:rsidRDefault="00FF5895" w:rsidP="00AA141E">
            <w:pPr>
              <w:ind w:firstLine="142"/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2</w:t>
            </w:r>
          </w:p>
        </w:tc>
        <w:tc>
          <w:tcPr>
            <w:tcW w:w="2129" w:type="dxa"/>
            <w:vAlign w:val="center"/>
          </w:tcPr>
          <w:p w:rsidR="00FF5895" w:rsidRPr="004246DF" w:rsidRDefault="00FF5895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204" w:type="dxa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559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488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</w:tr>
      <w:tr w:rsidR="00FF5895" w:rsidRPr="004246DF" w:rsidTr="00AA141E">
        <w:trPr>
          <w:trHeight w:val="381"/>
        </w:trPr>
        <w:tc>
          <w:tcPr>
            <w:tcW w:w="718" w:type="dxa"/>
            <w:vAlign w:val="center"/>
          </w:tcPr>
          <w:p w:rsidR="00FF5895" w:rsidRPr="004246DF" w:rsidRDefault="00FF5895" w:rsidP="00AA141E">
            <w:pPr>
              <w:ind w:firstLine="142"/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3</w:t>
            </w:r>
          </w:p>
        </w:tc>
        <w:tc>
          <w:tcPr>
            <w:tcW w:w="2129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843" w:type="dxa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560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204" w:type="dxa"/>
          </w:tcPr>
          <w:p w:rsidR="00FF5895" w:rsidRPr="004246DF" w:rsidRDefault="00FF5895" w:rsidP="00AA141E"/>
        </w:tc>
        <w:tc>
          <w:tcPr>
            <w:tcW w:w="1559" w:type="dxa"/>
          </w:tcPr>
          <w:p w:rsidR="00FF5895" w:rsidRPr="004246DF" w:rsidRDefault="00FF5895" w:rsidP="00AA141E"/>
        </w:tc>
        <w:tc>
          <w:tcPr>
            <w:tcW w:w="1488" w:type="dxa"/>
          </w:tcPr>
          <w:p w:rsidR="00FF5895" w:rsidRPr="004246DF" w:rsidRDefault="00FF5895" w:rsidP="00AA141E"/>
        </w:tc>
      </w:tr>
      <w:tr w:rsidR="00FF5895" w:rsidRPr="004246DF" w:rsidTr="00AA141E">
        <w:trPr>
          <w:trHeight w:val="401"/>
        </w:trPr>
        <w:tc>
          <w:tcPr>
            <w:tcW w:w="718" w:type="dxa"/>
            <w:vAlign w:val="center"/>
          </w:tcPr>
          <w:p w:rsidR="00FF5895" w:rsidRPr="004246DF" w:rsidRDefault="00FF5895" w:rsidP="00AA141E">
            <w:pPr>
              <w:ind w:firstLine="142"/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…</w:t>
            </w:r>
          </w:p>
        </w:tc>
        <w:tc>
          <w:tcPr>
            <w:tcW w:w="2129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Итого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985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843" w:type="dxa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560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204" w:type="dxa"/>
          </w:tcPr>
          <w:p w:rsidR="00FF5895" w:rsidRPr="004246DF" w:rsidRDefault="00FF5895" w:rsidP="00AA141E"/>
        </w:tc>
        <w:tc>
          <w:tcPr>
            <w:tcW w:w="1559" w:type="dxa"/>
          </w:tcPr>
          <w:p w:rsidR="00FF5895" w:rsidRPr="004246DF" w:rsidRDefault="00FF5895" w:rsidP="00AA141E"/>
        </w:tc>
        <w:tc>
          <w:tcPr>
            <w:tcW w:w="1488" w:type="dxa"/>
          </w:tcPr>
          <w:p w:rsidR="00FF5895" w:rsidRPr="004246DF" w:rsidRDefault="00FF5895" w:rsidP="00AA141E"/>
        </w:tc>
      </w:tr>
      <w:tr w:rsidR="00FF5895" w:rsidRPr="004246DF" w:rsidTr="00AA141E">
        <w:trPr>
          <w:trHeight w:val="381"/>
        </w:trPr>
        <w:tc>
          <w:tcPr>
            <w:tcW w:w="718" w:type="dxa"/>
            <w:vAlign w:val="center"/>
          </w:tcPr>
          <w:p w:rsidR="00FF5895" w:rsidRPr="004246DF" w:rsidRDefault="00FF5895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FF5895" w:rsidRPr="00174E59" w:rsidRDefault="00FF5895" w:rsidP="00AA141E">
            <w:pPr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СМР в текущих ценах</w:t>
            </w:r>
          </w:p>
        </w:tc>
        <w:tc>
          <w:tcPr>
            <w:tcW w:w="1985" w:type="dxa"/>
            <w:vAlign w:val="center"/>
          </w:tcPr>
          <w:p w:rsidR="00FF5895" w:rsidRPr="00174745" w:rsidRDefault="00FF5895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5895" w:rsidRPr="00174745" w:rsidRDefault="00FF5895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F5895" w:rsidRPr="00174745" w:rsidRDefault="00FF5895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FF5895" w:rsidRPr="00174745" w:rsidRDefault="00FF5895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F5895" w:rsidRPr="00174745" w:rsidRDefault="00FF5895" w:rsidP="00AA1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FF5895" w:rsidRPr="00174745" w:rsidRDefault="00FF5895" w:rsidP="00AA141E">
            <w:pPr>
              <w:jc w:val="center"/>
              <w:rPr>
                <w:sz w:val="20"/>
                <w:szCs w:val="20"/>
              </w:rPr>
            </w:pPr>
          </w:p>
        </w:tc>
      </w:tr>
      <w:tr w:rsidR="00FF5895" w:rsidRPr="004246DF" w:rsidTr="00AA141E">
        <w:trPr>
          <w:trHeight w:val="381"/>
        </w:trPr>
        <w:tc>
          <w:tcPr>
            <w:tcW w:w="718" w:type="dxa"/>
            <w:vAlign w:val="center"/>
          </w:tcPr>
          <w:p w:rsidR="00FF5895" w:rsidRPr="004246DF" w:rsidRDefault="00FF5895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FF5895" w:rsidRPr="002C283C" w:rsidRDefault="00FF5895" w:rsidP="00AA141E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Временные здания и сооружения</w:t>
            </w:r>
          </w:p>
        </w:tc>
        <w:tc>
          <w:tcPr>
            <w:tcW w:w="1985" w:type="dxa"/>
            <w:vAlign w:val="center"/>
          </w:tcPr>
          <w:p w:rsidR="00FF5895" w:rsidRPr="00863EA9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5895" w:rsidRPr="00863EA9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F5895" w:rsidRPr="00863EA9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FF5895" w:rsidRPr="00863EA9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F5895" w:rsidRPr="00863EA9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FF5895" w:rsidRPr="00863EA9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F5895" w:rsidRPr="004246DF" w:rsidTr="00AA141E">
        <w:trPr>
          <w:trHeight w:val="381"/>
        </w:trPr>
        <w:tc>
          <w:tcPr>
            <w:tcW w:w="718" w:type="dxa"/>
            <w:vAlign w:val="center"/>
          </w:tcPr>
          <w:p w:rsidR="00FF5895" w:rsidRPr="004246DF" w:rsidRDefault="00FF5895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FF5895" w:rsidRPr="002C283C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985" w:type="dxa"/>
            <w:vAlign w:val="center"/>
          </w:tcPr>
          <w:p w:rsidR="00FF5895" w:rsidRPr="002C283C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5895" w:rsidRPr="002C283C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F5895" w:rsidRPr="002C283C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FF5895" w:rsidRPr="002C283C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F5895" w:rsidRPr="002C283C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FF5895" w:rsidRPr="002C283C" w:rsidRDefault="00FF5895" w:rsidP="00AA141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F5895" w:rsidRPr="004246DF" w:rsidTr="00AA141E">
        <w:trPr>
          <w:trHeight w:val="327"/>
        </w:trPr>
        <w:tc>
          <w:tcPr>
            <w:tcW w:w="718" w:type="dxa"/>
            <w:vAlign w:val="center"/>
          </w:tcPr>
          <w:p w:rsidR="00FF5895" w:rsidRPr="004246DF" w:rsidRDefault="00FF5895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FF5895" w:rsidRPr="004246DF" w:rsidRDefault="00FF5895" w:rsidP="00AA141E">
            <w:pPr>
              <w:rPr>
                <w:b/>
                <w:sz w:val="20"/>
                <w:szCs w:val="20"/>
              </w:rPr>
            </w:pPr>
            <w:r w:rsidRPr="004246DF">
              <w:rPr>
                <w:b/>
                <w:sz w:val="20"/>
                <w:szCs w:val="20"/>
              </w:rPr>
              <w:t xml:space="preserve">Всего по объекту </w:t>
            </w:r>
          </w:p>
        </w:tc>
        <w:tc>
          <w:tcPr>
            <w:tcW w:w="1985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843" w:type="dxa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204" w:type="dxa"/>
          </w:tcPr>
          <w:p w:rsidR="00FF5895" w:rsidRPr="004246DF" w:rsidRDefault="00FF5895" w:rsidP="00AA141E"/>
        </w:tc>
        <w:tc>
          <w:tcPr>
            <w:tcW w:w="1559" w:type="dxa"/>
          </w:tcPr>
          <w:p w:rsidR="00FF5895" w:rsidRPr="004246DF" w:rsidRDefault="00FF5895" w:rsidP="00AA141E"/>
        </w:tc>
        <w:tc>
          <w:tcPr>
            <w:tcW w:w="1488" w:type="dxa"/>
          </w:tcPr>
          <w:p w:rsidR="00FF5895" w:rsidRPr="004246DF" w:rsidRDefault="00FF5895" w:rsidP="00AA141E"/>
        </w:tc>
      </w:tr>
      <w:tr w:rsidR="00FF5895" w:rsidRPr="004246DF" w:rsidTr="00AA141E">
        <w:trPr>
          <w:trHeight w:val="327"/>
        </w:trPr>
        <w:tc>
          <w:tcPr>
            <w:tcW w:w="718" w:type="dxa"/>
            <w:vAlign w:val="center"/>
          </w:tcPr>
          <w:p w:rsidR="00FF5895" w:rsidRPr="004246DF" w:rsidRDefault="00FF5895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  <w:r w:rsidRPr="004246DF">
              <w:rPr>
                <w:sz w:val="20"/>
                <w:szCs w:val="20"/>
              </w:rPr>
              <w:t>НДС</w:t>
            </w:r>
          </w:p>
        </w:tc>
        <w:tc>
          <w:tcPr>
            <w:tcW w:w="1985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843" w:type="dxa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204" w:type="dxa"/>
          </w:tcPr>
          <w:p w:rsidR="00FF5895" w:rsidRPr="004246DF" w:rsidRDefault="00FF5895" w:rsidP="00AA141E"/>
        </w:tc>
        <w:tc>
          <w:tcPr>
            <w:tcW w:w="1559" w:type="dxa"/>
          </w:tcPr>
          <w:p w:rsidR="00FF5895" w:rsidRPr="004246DF" w:rsidRDefault="00FF5895" w:rsidP="00AA141E"/>
        </w:tc>
        <w:tc>
          <w:tcPr>
            <w:tcW w:w="1488" w:type="dxa"/>
          </w:tcPr>
          <w:p w:rsidR="00FF5895" w:rsidRPr="004246DF" w:rsidRDefault="00FF5895" w:rsidP="00AA141E"/>
        </w:tc>
      </w:tr>
      <w:tr w:rsidR="00FF5895" w:rsidRPr="004246DF" w:rsidTr="00AA141E">
        <w:trPr>
          <w:trHeight w:val="327"/>
        </w:trPr>
        <w:tc>
          <w:tcPr>
            <w:tcW w:w="718" w:type="dxa"/>
            <w:vAlign w:val="center"/>
          </w:tcPr>
          <w:p w:rsidR="00FF5895" w:rsidRPr="004246DF" w:rsidRDefault="00FF5895" w:rsidP="00AA141E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:rsidR="00FF5895" w:rsidRPr="004246DF" w:rsidRDefault="00FF5895" w:rsidP="00AA141E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:rsidR="00FF5895" w:rsidRPr="004246DF" w:rsidRDefault="00FF5895" w:rsidP="00AA141E">
            <w:pPr>
              <w:rPr>
                <w:b/>
                <w:sz w:val="20"/>
                <w:szCs w:val="20"/>
              </w:rPr>
            </w:pPr>
            <w:r w:rsidRPr="004246DF">
              <w:rPr>
                <w:b/>
                <w:sz w:val="20"/>
                <w:szCs w:val="20"/>
              </w:rPr>
              <w:t>Всего по объекту с НДС</w:t>
            </w:r>
          </w:p>
        </w:tc>
        <w:tc>
          <w:tcPr>
            <w:tcW w:w="1985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843" w:type="dxa"/>
          </w:tcPr>
          <w:p w:rsidR="00FF5895" w:rsidRPr="004246DF" w:rsidRDefault="00FF5895" w:rsidP="00AA1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F5895" w:rsidRPr="004246DF" w:rsidRDefault="00FF5895" w:rsidP="00AA141E">
            <w:pPr>
              <w:jc w:val="center"/>
            </w:pPr>
          </w:p>
        </w:tc>
        <w:tc>
          <w:tcPr>
            <w:tcW w:w="1204" w:type="dxa"/>
          </w:tcPr>
          <w:p w:rsidR="00FF5895" w:rsidRPr="004246DF" w:rsidRDefault="00FF5895" w:rsidP="00AA141E"/>
        </w:tc>
        <w:tc>
          <w:tcPr>
            <w:tcW w:w="1559" w:type="dxa"/>
          </w:tcPr>
          <w:p w:rsidR="00FF5895" w:rsidRPr="004246DF" w:rsidRDefault="00FF5895" w:rsidP="00AA141E"/>
        </w:tc>
        <w:tc>
          <w:tcPr>
            <w:tcW w:w="1488" w:type="dxa"/>
          </w:tcPr>
          <w:p w:rsidR="00FF5895" w:rsidRPr="004246DF" w:rsidRDefault="00FF5895" w:rsidP="00AA141E"/>
        </w:tc>
      </w:tr>
    </w:tbl>
    <w:p w:rsidR="00FF5895" w:rsidRPr="004246DF" w:rsidRDefault="00FF5895" w:rsidP="0049427F">
      <w:pPr>
        <w:pStyle w:val="a0"/>
        <w:rPr>
          <w:rFonts w:ascii="Times New Roman" w:hAnsi="Times New Roman" w:cs="Times New Roman"/>
          <w:sz w:val="24"/>
          <w:szCs w:val="24"/>
        </w:rPr>
      </w:pPr>
    </w:p>
    <w:p w:rsidR="00FF5895" w:rsidRPr="004246DF" w:rsidRDefault="00FF5895" w:rsidP="0049427F">
      <w:pPr>
        <w:pStyle w:val="a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4246DF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246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от </w:t>
      </w:r>
      <w:r w:rsidRPr="004246DF">
        <w:rPr>
          <w:rFonts w:ascii="Times New Roman" w:hAnsi="Times New Roman" w:cs="Times New Roman"/>
          <w:sz w:val="24"/>
          <w:szCs w:val="24"/>
        </w:rPr>
        <w:t xml:space="preserve"> Подрядчик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F5895" w:rsidRDefault="00FF5895" w:rsidP="00E7504C">
      <w:pPr>
        <w:ind w:left="-284" w:firstLine="284"/>
      </w:pPr>
      <w:r>
        <w:t>Директор филиала № 18 ФГУП «Атом-охрана»</w:t>
      </w:r>
    </w:p>
    <w:p w:rsidR="00FF5895" w:rsidRDefault="00FF5895" w:rsidP="0049427F">
      <w:pPr>
        <w:ind w:left="-284"/>
      </w:pPr>
    </w:p>
    <w:p w:rsidR="00FF5895" w:rsidRPr="004246DF" w:rsidRDefault="00FF5895" w:rsidP="0049427F">
      <w:r>
        <w:t>____________________  В.П. Зонов</w:t>
      </w:r>
      <w:r w:rsidRPr="004246DF">
        <w:t xml:space="preserve">                            </w:t>
      </w:r>
      <w:r>
        <w:t xml:space="preserve">                         </w:t>
      </w:r>
      <w:r w:rsidRPr="004246DF">
        <w:t xml:space="preserve">  </w:t>
      </w:r>
      <w:r>
        <w:t xml:space="preserve">                                                            </w:t>
      </w:r>
      <w:r w:rsidRPr="004246DF">
        <w:t xml:space="preserve"> _______________________</w:t>
      </w:r>
    </w:p>
    <w:p w:rsidR="00FF5895" w:rsidRPr="004246DF" w:rsidRDefault="00FF5895" w:rsidP="0049427F">
      <w:pPr>
        <w:pStyle w:val="a0"/>
        <w:rPr>
          <w:rFonts w:ascii="Times New Roman" w:hAnsi="Times New Roman" w:cs="Times New Roman"/>
          <w:sz w:val="24"/>
          <w:szCs w:val="24"/>
        </w:rPr>
      </w:pPr>
      <w:r w:rsidRPr="004246DF">
        <w:rPr>
          <w:rFonts w:ascii="Times New Roman" w:hAnsi="Times New Roman" w:cs="Times New Roman"/>
          <w:sz w:val="24"/>
          <w:szCs w:val="24"/>
        </w:rPr>
        <w:t xml:space="preserve">                 (подпись)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4246DF">
        <w:rPr>
          <w:rFonts w:ascii="Times New Roman" w:hAnsi="Times New Roman" w:cs="Times New Roman"/>
          <w:sz w:val="24"/>
          <w:szCs w:val="24"/>
        </w:rPr>
        <w:t xml:space="preserve">   (подпись)          </w:t>
      </w:r>
    </w:p>
    <w:p w:rsidR="00FF5895" w:rsidRPr="004246DF" w:rsidRDefault="00FF5895" w:rsidP="0049427F">
      <w:r w:rsidRPr="004246DF">
        <w:t>____"______________ 201</w:t>
      </w:r>
      <w:r>
        <w:t>5</w:t>
      </w:r>
      <w:r w:rsidRPr="004246DF">
        <w:t xml:space="preserve"> г.                                                                     </w:t>
      </w:r>
      <w:r>
        <w:t xml:space="preserve">                                                      </w:t>
      </w:r>
      <w:r w:rsidRPr="004246DF">
        <w:t xml:space="preserve">   "____"______________ 201</w:t>
      </w:r>
      <w:r>
        <w:t>5</w:t>
      </w:r>
      <w:r w:rsidRPr="004246DF">
        <w:t xml:space="preserve"> г.</w:t>
      </w:r>
    </w:p>
    <w:p w:rsidR="00FF5895" w:rsidRPr="004246DF" w:rsidRDefault="00FF5895" w:rsidP="0049427F">
      <w:pPr>
        <w:jc w:val="right"/>
        <w:sectPr w:rsidR="00FF5895" w:rsidRPr="004246DF" w:rsidSect="005B65D0">
          <w:footerReference w:type="default" r:id="rId7"/>
          <w:pgSz w:w="16838" w:h="11906" w:orient="landscape"/>
          <w:pgMar w:top="1134" w:right="851" w:bottom="851" w:left="851" w:header="136" w:footer="266" w:gutter="0"/>
          <w:cols w:space="708"/>
          <w:docGrid w:linePitch="360"/>
        </w:sectPr>
      </w:pPr>
    </w:p>
    <w:p w:rsidR="00FF5895" w:rsidRDefault="00FF5895"/>
    <w:sectPr w:rsidR="00FF5895" w:rsidSect="00E20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895" w:rsidRDefault="00FF5895">
      <w:r>
        <w:separator/>
      </w:r>
    </w:p>
  </w:endnote>
  <w:endnote w:type="continuationSeparator" w:id="0">
    <w:p w:rsidR="00FF5895" w:rsidRDefault="00FF5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895" w:rsidRDefault="00FF5895" w:rsidP="00205A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895" w:rsidRDefault="00FF5895">
      <w:r>
        <w:separator/>
      </w:r>
    </w:p>
  </w:footnote>
  <w:footnote w:type="continuationSeparator" w:id="0">
    <w:p w:rsidR="00FF5895" w:rsidRDefault="00FF58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Heading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427F"/>
    <w:rsid w:val="00174745"/>
    <w:rsid w:val="00174E59"/>
    <w:rsid w:val="00195268"/>
    <w:rsid w:val="00205AC5"/>
    <w:rsid w:val="00243AF4"/>
    <w:rsid w:val="002C283C"/>
    <w:rsid w:val="00410758"/>
    <w:rsid w:val="004246DF"/>
    <w:rsid w:val="0049427F"/>
    <w:rsid w:val="00586E21"/>
    <w:rsid w:val="005B65D0"/>
    <w:rsid w:val="00653092"/>
    <w:rsid w:val="00863EA9"/>
    <w:rsid w:val="00AA141E"/>
    <w:rsid w:val="00AA7073"/>
    <w:rsid w:val="00AC04A7"/>
    <w:rsid w:val="00E200AB"/>
    <w:rsid w:val="00E7504C"/>
    <w:rsid w:val="00F31CB0"/>
    <w:rsid w:val="00F90F65"/>
    <w:rsid w:val="00FF5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27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Normal"/>
    <w:next w:val="Normal"/>
    <w:link w:val="Heading1Char"/>
    <w:uiPriority w:val="99"/>
    <w:qFormat/>
    <w:rsid w:val="0049427F"/>
    <w:pPr>
      <w:keepNext/>
      <w:numPr>
        <w:numId w:val="1"/>
      </w:numPr>
      <w:jc w:val="right"/>
      <w:outlineLvl w:val="0"/>
    </w:pPr>
    <w:rPr>
      <w:iCs/>
    </w:rPr>
  </w:style>
  <w:style w:type="paragraph" w:styleId="Heading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Normal"/>
    <w:next w:val="Normal"/>
    <w:link w:val="Heading2Char"/>
    <w:uiPriority w:val="99"/>
    <w:qFormat/>
    <w:rsid w:val="004942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,h1 Char,В1 Char"/>
    <w:basedOn w:val="DefaultParagraphFont"/>
    <w:link w:val="Heading1"/>
    <w:uiPriority w:val="99"/>
    <w:locked/>
    <w:rsid w:val="0049427F"/>
    <w:rPr>
      <w:rFonts w:ascii="Times New Roman" w:hAnsi="Times New Roman" w:cs="Times New Roman"/>
      <w:iCs/>
      <w:sz w:val="24"/>
      <w:szCs w:val="24"/>
      <w:lang/>
    </w:rPr>
  </w:style>
  <w:style w:type="character" w:customStyle="1" w:styleId="Heading2Char">
    <w:name w:val="Heading 2 Char"/>
    <w:aliases w:val="2 Char,22 Char,A Char,A.B.C. Char,CHS Char,Gliederung2 Char,H Char,H2 Char,H2 Знак Char,H2-Heading 2 Char,H21 Char,H22 Char,HD2 Char,Header2 Char,Heading 2 Hidden Char,Heading Indent No L2 Char,Heading2 Char,Level 2 Topic Heading Char"/>
    <w:basedOn w:val="DefaultParagraphFont"/>
    <w:link w:val="Heading2"/>
    <w:uiPriority w:val="99"/>
    <w:locked/>
    <w:rsid w:val="0049427F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49427F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427F"/>
    <w:rPr>
      <w:rFonts w:ascii="Courier New" w:hAnsi="Courier New" w:cs="Courier New"/>
      <w:sz w:val="20"/>
      <w:szCs w:val="20"/>
      <w:lang w:eastAsia="ru-RU"/>
    </w:rPr>
  </w:style>
  <w:style w:type="paragraph" w:customStyle="1" w:styleId="a">
    <w:name w:val="Пункт"/>
    <w:basedOn w:val="Normal"/>
    <w:uiPriority w:val="99"/>
    <w:rsid w:val="0049427F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Таблицы (моноширинный)"/>
    <w:basedOn w:val="Normal"/>
    <w:next w:val="Normal"/>
    <w:uiPriority w:val="99"/>
    <w:rsid w:val="004942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244</Words>
  <Characters>1391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nlp</dc:creator>
  <cp:keywords/>
  <dc:description/>
  <cp:lastModifiedBy>Кирилл</cp:lastModifiedBy>
  <cp:revision>2</cp:revision>
  <cp:lastPrinted>2015-10-23T06:42:00Z</cp:lastPrinted>
  <dcterms:created xsi:type="dcterms:W3CDTF">2015-10-23T06:42:00Z</dcterms:created>
  <dcterms:modified xsi:type="dcterms:W3CDTF">2015-10-23T06:42:00Z</dcterms:modified>
</cp:coreProperties>
</file>